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736" w:rsidRPr="008978B2" w:rsidRDefault="00507736"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507736" w:rsidRPr="008978B2" w:rsidRDefault="00507736"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02.05.2017</w:t>
      </w:r>
    </w:p>
    <w:p w:rsidR="00507736" w:rsidRPr="008978B2" w:rsidRDefault="00507736"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507736" w:rsidRPr="008978B2" w:rsidRDefault="00507736"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507736" w:rsidRPr="008978B2" w:rsidRDefault="00507736" w:rsidP="008978B2">
      <w:pPr>
        <w:pStyle w:val="NoSpacing"/>
        <w:rPr>
          <w:rFonts w:ascii="Comic Sans MS" w:hAnsi="Comic Sans MS"/>
          <w:sz w:val="20"/>
          <w:szCs w:val="20"/>
        </w:rPr>
      </w:pPr>
    </w:p>
    <w:p w:rsidR="00507736" w:rsidRPr="008978B2" w:rsidRDefault="00507736" w:rsidP="00DA1EB6">
      <w:pPr>
        <w:pStyle w:val="NoSpacing"/>
        <w:jc w:val="center"/>
        <w:rPr>
          <w:rFonts w:ascii="Comic Sans MS" w:hAnsi="Comic Sans MS"/>
          <w:b/>
          <w:sz w:val="20"/>
          <w:szCs w:val="20"/>
        </w:rPr>
      </w:pPr>
      <w:r w:rsidRPr="008978B2">
        <w:rPr>
          <w:rFonts w:ascii="Comic Sans MS" w:hAnsi="Comic Sans MS"/>
          <w:b/>
          <w:sz w:val="20"/>
          <w:szCs w:val="20"/>
        </w:rPr>
        <w:t>EĞİTİM AKIŞI</w:t>
      </w:r>
    </w:p>
    <w:p w:rsidR="00507736" w:rsidRDefault="00507736"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07736" w:rsidRPr="008978B2" w:rsidRDefault="00507736" w:rsidP="00427D8D">
      <w:pPr>
        <w:pStyle w:val="NoSpacing"/>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07736" w:rsidRPr="008978B2" w:rsidRDefault="00507736"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07736" w:rsidRPr="008978B2" w:rsidRDefault="00507736"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07736" w:rsidRPr="008978B2" w:rsidRDefault="00507736" w:rsidP="008978B2">
      <w:pPr>
        <w:pStyle w:val="NoSpacing"/>
        <w:rPr>
          <w:rFonts w:ascii="Comic Sans MS" w:hAnsi="Comic Sans MS"/>
          <w:b/>
          <w:sz w:val="20"/>
          <w:szCs w:val="20"/>
        </w:rPr>
      </w:pPr>
    </w:p>
    <w:p w:rsidR="00507736" w:rsidRPr="008978B2" w:rsidRDefault="00507736"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07736" w:rsidRPr="008978B2" w:rsidRDefault="00507736" w:rsidP="008978B2">
      <w:pPr>
        <w:pStyle w:val="NoSpacing"/>
        <w:rPr>
          <w:rFonts w:ascii="Comic Sans MS" w:hAnsi="Comic Sans MS"/>
          <w:b/>
          <w:sz w:val="20"/>
          <w:szCs w:val="20"/>
        </w:rPr>
      </w:pPr>
    </w:p>
    <w:p w:rsidR="00507736" w:rsidRDefault="00507736" w:rsidP="008978B2">
      <w:pPr>
        <w:pStyle w:val="NoSpacing"/>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07736" w:rsidRPr="002B527F" w:rsidRDefault="00507736" w:rsidP="008978B2">
      <w:pPr>
        <w:pStyle w:val="NoSpacing"/>
        <w:rPr>
          <w:rFonts w:ascii="Comic Sans MS" w:hAnsi="Comic Sans MS"/>
          <w:sz w:val="20"/>
          <w:szCs w:val="20"/>
        </w:rPr>
      </w:pPr>
      <w:r w:rsidRPr="002B527F">
        <w:rPr>
          <w:rFonts w:ascii="Comic Sans MS" w:hAnsi="Comic Sans MS"/>
          <w:sz w:val="20"/>
          <w:szCs w:val="20"/>
        </w:rPr>
        <w:t xml:space="preserve">UPUZUN ZÜRAFAM isimli </w:t>
      </w:r>
      <w:r>
        <w:rPr>
          <w:rFonts w:ascii="Comic Sans MS" w:hAnsi="Comic Sans MS"/>
          <w:sz w:val="20"/>
          <w:szCs w:val="20"/>
        </w:rPr>
        <w:t>Drama</w:t>
      </w:r>
      <w:r w:rsidRPr="002B527F">
        <w:rPr>
          <w:rFonts w:ascii="Comic Sans MS" w:hAnsi="Comic Sans MS"/>
          <w:sz w:val="20"/>
          <w:szCs w:val="20"/>
        </w:rPr>
        <w:t xml:space="preserve"> -Sanat etkinliği</w:t>
      </w:r>
    </w:p>
    <w:p w:rsidR="00507736" w:rsidRPr="008978B2" w:rsidRDefault="00507736"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07736" w:rsidRPr="008978B2" w:rsidRDefault="00507736" w:rsidP="008978B2">
      <w:pPr>
        <w:pStyle w:val="NoSpacing"/>
        <w:rPr>
          <w:rFonts w:ascii="Comic Sans MS" w:hAnsi="Comic Sans MS"/>
          <w:sz w:val="20"/>
          <w:szCs w:val="20"/>
        </w:rPr>
      </w:pPr>
      <w:r>
        <w:rPr>
          <w:rFonts w:ascii="Comic Sans MS" w:hAnsi="Comic Sans MS"/>
          <w:sz w:val="20"/>
          <w:szCs w:val="20"/>
        </w:rPr>
        <w:t>*</w:t>
      </w:r>
      <w:bookmarkStart w:id="0" w:name="_GoBack"/>
      <w:bookmarkEnd w:id="0"/>
    </w:p>
    <w:p w:rsidR="00507736" w:rsidRPr="008978B2" w:rsidRDefault="00507736" w:rsidP="008978B2">
      <w:pPr>
        <w:pStyle w:val="NoSpacing"/>
        <w:rPr>
          <w:rFonts w:ascii="Comic Sans MS" w:hAnsi="Comic Sans MS"/>
          <w:sz w:val="20"/>
          <w:szCs w:val="20"/>
        </w:rPr>
      </w:pPr>
      <w:r>
        <w:rPr>
          <w:rFonts w:ascii="Comic Sans MS" w:hAnsi="Comic Sans MS"/>
          <w:sz w:val="20"/>
          <w:szCs w:val="20"/>
        </w:rPr>
        <w:t>*</w:t>
      </w:r>
    </w:p>
    <w:p w:rsidR="00507736" w:rsidRPr="008978B2" w:rsidRDefault="00507736" w:rsidP="008978B2">
      <w:pPr>
        <w:pStyle w:val="NoSpacing"/>
        <w:rPr>
          <w:rFonts w:ascii="Comic Sans MS" w:hAnsi="Comic Sans MS"/>
          <w:b/>
          <w:sz w:val="20"/>
          <w:szCs w:val="20"/>
        </w:rPr>
      </w:pPr>
      <w:r>
        <w:rPr>
          <w:rFonts w:ascii="Comic Sans MS" w:hAnsi="Comic Sans MS"/>
          <w:b/>
          <w:sz w:val="20"/>
          <w:szCs w:val="20"/>
        </w:rPr>
        <w:t>*</w:t>
      </w:r>
    </w:p>
    <w:p w:rsidR="00507736" w:rsidRPr="008978B2" w:rsidRDefault="00507736"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07736" w:rsidRPr="008978B2" w:rsidRDefault="00507736"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507736" w:rsidRDefault="00507736" w:rsidP="00312A11">
      <w:pPr>
        <w:pStyle w:val="NoSpacing"/>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Pr>
          <w:rFonts w:ascii="Comic Sans MS" w:hAnsi="Comic Sans MS"/>
          <w:b/>
          <w:sz w:val="20"/>
          <w:szCs w:val="20"/>
        </w:rPr>
        <w:t>irme</w:t>
      </w:r>
    </w:p>
    <w:p w:rsidR="00507736" w:rsidRDefault="00507736" w:rsidP="00312A11">
      <w:pPr>
        <w:pStyle w:val="NoSpacing"/>
        <w:rPr>
          <w:rFonts w:ascii="Comic Sans MS" w:hAnsi="Comic Sans MS"/>
          <w:b/>
          <w:sz w:val="20"/>
          <w:szCs w:val="20"/>
        </w:rPr>
      </w:pPr>
      <w:r>
        <w:rPr>
          <w:rFonts w:ascii="Comic Sans MS" w:hAnsi="Comic Sans MS"/>
          <w:b/>
          <w:sz w:val="20"/>
          <w:szCs w:val="20"/>
        </w:rPr>
        <w:t>*</w:t>
      </w:r>
    </w:p>
    <w:p w:rsidR="00507736" w:rsidRDefault="00507736" w:rsidP="00312A11">
      <w:pPr>
        <w:pStyle w:val="NoSpacing"/>
        <w:rPr>
          <w:rFonts w:ascii="Comic Sans MS" w:hAnsi="Comic Sans MS"/>
          <w:b/>
          <w:sz w:val="20"/>
          <w:szCs w:val="20"/>
        </w:rPr>
      </w:pPr>
      <w:r>
        <w:rPr>
          <w:rFonts w:ascii="Comic Sans MS" w:hAnsi="Comic Sans MS"/>
          <w:b/>
          <w:sz w:val="20"/>
          <w:szCs w:val="20"/>
        </w:rPr>
        <w:t>*</w:t>
      </w:r>
    </w:p>
    <w:p w:rsidR="00507736" w:rsidRDefault="00507736" w:rsidP="00312A11">
      <w:pPr>
        <w:pStyle w:val="NoSpacing"/>
        <w:rPr>
          <w:rFonts w:ascii="Comic Sans MS" w:hAnsi="Comic Sans MS"/>
          <w:b/>
          <w:sz w:val="20"/>
          <w:szCs w:val="20"/>
        </w:rPr>
      </w:pPr>
      <w:r>
        <w:rPr>
          <w:rFonts w:ascii="Comic Sans MS" w:hAnsi="Comic Sans MS"/>
          <w:b/>
          <w:sz w:val="20"/>
          <w:szCs w:val="20"/>
        </w:rPr>
        <w:t>*</w:t>
      </w:r>
    </w:p>
    <w:p w:rsidR="00507736" w:rsidRDefault="00507736" w:rsidP="00312A11">
      <w:pPr>
        <w:pStyle w:val="NoSpacing"/>
        <w:rPr>
          <w:rFonts w:ascii="Comic Sans MS" w:hAnsi="Comic Sans MS"/>
          <w:b/>
          <w:sz w:val="20"/>
          <w:szCs w:val="20"/>
        </w:rPr>
      </w:pPr>
    </w:p>
    <w:p w:rsidR="00507736" w:rsidRDefault="00507736" w:rsidP="00312A11">
      <w:pPr>
        <w:pStyle w:val="NoSpacing"/>
        <w:rPr>
          <w:rFonts w:ascii="Comic Sans MS" w:hAnsi="Comic Sans MS"/>
          <w:b/>
          <w:sz w:val="20"/>
          <w:szCs w:val="20"/>
        </w:rPr>
      </w:pPr>
    </w:p>
    <w:p w:rsidR="00507736" w:rsidRDefault="00507736" w:rsidP="00312A11">
      <w:pPr>
        <w:pStyle w:val="NoSpacing"/>
        <w:rPr>
          <w:rFonts w:ascii="Comic Sans MS" w:hAnsi="Comic Sans MS"/>
          <w:b/>
          <w:sz w:val="20"/>
          <w:szCs w:val="20"/>
        </w:rPr>
      </w:pPr>
    </w:p>
    <w:p w:rsidR="00507736" w:rsidRDefault="00507736" w:rsidP="00312A11">
      <w:pPr>
        <w:pStyle w:val="NoSpacing"/>
        <w:rPr>
          <w:rFonts w:ascii="Comic Sans MS" w:hAnsi="Comic Sans MS"/>
          <w:b/>
          <w:sz w:val="20"/>
          <w:szCs w:val="20"/>
        </w:rPr>
      </w:pPr>
    </w:p>
    <w:p w:rsidR="00507736" w:rsidRDefault="00507736" w:rsidP="00312A11">
      <w:pPr>
        <w:pStyle w:val="NoSpacing"/>
        <w:rPr>
          <w:rFonts w:ascii="Comic Sans MS" w:hAnsi="Comic Sans MS"/>
          <w:b/>
          <w:sz w:val="20"/>
          <w:szCs w:val="20"/>
        </w:rPr>
      </w:pPr>
    </w:p>
    <w:p w:rsidR="00507736" w:rsidRDefault="00507736" w:rsidP="00312A11">
      <w:pPr>
        <w:pStyle w:val="NoSpacing"/>
        <w:rPr>
          <w:rFonts w:ascii="Comic Sans MS" w:hAnsi="Comic Sans MS"/>
          <w:b/>
          <w:sz w:val="20"/>
          <w:szCs w:val="20"/>
        </w:rPr>
      </w:pPr>
      <w:r>
        <w:rPr>
          <w:rFonts w:ascii="Comic Sans MS" w:hAnsi="Comic Sans MS"/>
          <w:b/>
          <w:sz w:val="20"/>
          <w:szCs w:val="20"/>
        </w:rPr>
        <w:t xml:space="preserve">                                                                        </w:t>
      </w:r>
    </w:p>
    <w:p w:rsidR="00507736" w:rsidRPr="00DA1EB6" w:rsidRDefault="00507736" w:rsidP="00DA1EB6">
      <w:pPr>
        <w:pStyle w:val="NoSpacing"/>
        <w:jc w:val="center"/>
        <w:rPr>
          <w:rFonts w:ascii="Comic Sans MS" w:hAnsi="Comic Sans MS"/>
          <w:b/>
          <w:sz w:val="20"/>
          <w:szCs w:val="20"/>
        </w:rPr>
      </w:pPr>
      <w:r w:rsidRPr="00DA1EB6">
        <w:rPr>
          <w:rFonts w:ascii="Comic Sans MS" w:hAnsi="Comic Sans MS"/>
          <w:b/>
          <w:sz w:val="20"/>
          <w:szCs w:val="20"/>
        </w:rPr>
        <w:t>ETKİNLİK PLANI</w:t>
      </w:r>
    </w:p>
    <w:p w:rsidR="00507736" w:rsidRPr="00DA1EB6" w:rsidRDefault="00507736" w:rsidP="00DA1EB6">
      <w:pPr>
        <w:pStyle w:val="NoSpacing"/>
        <w:rPr>
          <w:rFonts w:ascii="Comic Sans MS" w:hAnsi="Comic Sans MS"/>
          <w:b/>
          <w:sz w:val="20"/>
          <w:szCs w:val="20"/>
        </w:rPr>
      </w:pPr>
      <w:r w:rsidRPr="00DA1EB6">
        <w:rPr>
          <w:rFonts w:ascii="Comic Sans MS" w:hAnsi="Comic Sans MS"/>
          <w:b/>
          <w:sz w:val="20"/>
          <w:szCs w:val="20"/>
        </w:rPr>
        <w:t xml:space="preserve">                                                                     UPUZUN ZÜRAFAM</w:t>
      </w:r>
    </w:p>
    <w:p w:rsidR="00507736" w:rsidRPr="002B527F" w:rsidRDefault="00507736" w:rsidP="00DA1EB6">
      <w:pPr>
        <w:pStyle w:val="NoSpacing"/>
        <w:rPr>
          <w:rFonts w:ascii="Comic Sans MS" w:hAnsi="Comic Sans MS"/>
          <w:bCs/>
          <w:sz w:val="20"/>
          <w:szCs w:val="20"/>
        </w:rPr>
      </w:pPr>
      <w:r w:rsidRPr="00DA1EB6">
        <w:rPr>
          <w:rFonts w:ascii="Comic Sans MS" w:hAnsi="Comic Sans MS"/>
          <w:b/>
          <w:bCs/>
          <w:sz w:val="20"/>
          <w:szCs w:val="20"/>
        </w:rPr>
        <w:t xml:space="preserve">Etkinlik Türü      : </w:t>
      </w:r>
      <w:r w:rsidRPr="002B527F">
        <w:rPr>
          <w:rFonts w:ascii="Comic Sans MS" w:hAnsi="Comic Sans MS"/>
          <w:sz w:val="20"/>
          <w:szCs w:val="20"/>
        </w:rPr>
        <w:t xml:space="preserve">Drama-Sanat etkinliği </w:t>
      </w:r>
      <w:r>
        <w:rPr>
          <w:rFonts w:ascii="Comic Sans MS" w:hAnsi="Comic Sans MS"/>
          <w:sz w:val="20"/>
          <w:szCs w:val="20"/>
        </w:rPr>
        <w:t>(bütünleştirilmiş - bireysel)</w:t>
      </w:r>
    </w:p>
    <w:p w:rsidR="00507736" w:rsidRPr="00DA1EB6" w:rsidRDefault="00507736" w:rsidP="00DA1EB6">
      <w:pPr>
        <w:pStyle w:val="NoSpacing"/>
        <w:rPr>
          <w:rFonts w:ascii="Comic Sans MS" w:hAnsi="Comic Sans MS"/>
          <w:b/>
          <w:bCs/>
          <w:sz w:val="20"/>
          <w:szCs w:val="20"/>
        </w:rPr>
      </w:pPr>
      <w:r w:rsidRPr="00DA1EB6">
        <w:rPr>
          <w:rFonts w:ascii="Comic Sans MS" w:hAnsi="Comic Sans MS"/>
          <w:b/>
          <w:bCs/>
          <w:sz w:val="20"/>
          <w:szCs w:val="20"/>
        </w:rPr>
        <w:t xml:space="preserve">Yaş Grubu (Ay)   :  </w:t>
      </w:r>
    </w:p>
    <w:p w:rsidR="00507736" w:rsidRPr="00DA1EB6" w:rsidRDefault="00507736" w:rsidP="00DA1EB6">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49.9pt;margin-top:4.1pt;width:399pt;height:344.8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507736" w:rsidRDefault="00507736" w:rsidP="001403E4">
                  <w:pPr>
                    <w:pStyle w:val="Subtitle"/>
                    <w:rPr>
                      <w:rFonts w:ascii="Comic Sans MS" w:hAnsi="Comic Sans MS"/>
                      <w:b/>
                      <w:sz w:val="20"/>
                      <w:szCs w:val="20"/>
                    </w:rPr>
                  </w:pPr>
                  <w:r w:rsidRPr="00C90FB7">
                    <w:rPr>
                      <w:rFonts w:ascii="Comic Sans MS" w:hAnsi="Comic Sans MS"/>
                      <w:sz w:val="20"/>
                      <w:szCs w:val="20"/>
                    </w:rPr>
                    <w:t xml:space="preserve">      </w:t>
                  </w:r>
                  <w:r w:rsidRPr="00C90FB7">
                    <w:rPr>
                      <w:rFonts w:ascii="Comic Sans MS" w:hAnsi="Comic Sans MS"/>
                      <w:b/>
                      <w:sz w:val="20"/>
                      <w:szCs w:val="20"/>
                    </w:rPr>
                    <w:t>ÖĞRENME SÜRECİ</w:t>
                  </w:r>
                </w:p>
                <w:p w:rsidR="00507736" w:rsidRPr="00DA1EB6" w:rsidRDefault="00507736" w:rsidP="00DA1EB6">
                  <w:pPr>
                    <w:pStyle w:val="NoSpacing"/>
                    <w:jc w:val="center"/>
                    <w:rPr>
                      <w:rFonts w:ascii="Comic Sans MS" w:hAnsi="Comic Sans MS"/>
                      <w:sz w:val="20"/>
                      <w:szCs w:val="20"/>
                    </w:rPr>
                  </w:pPr>
                  <w:r w:rsidRPr="00DA1EB6">
                    <w:rPr>
                      <w:rFonts w:ascii="Comic Sans MS" w:hAnsi="Comic Sans MS"/>
                      <w:sz w:val="20"/>
                      <w:szCs w:val="20"/>
                    </w:rPr>
                    <w:t>YÖNERGEYE GÖRE YÜRÜMEK</w:t>
                  </w:r>
                </w:p>
                <w:p w:rsidR="00507736" w:rsidRPr="00DA1EB6" w:rsidRDefault="00507736" w:rsidP="00DA1EB6">
                  <w:pPr>
                    <w:pStyle w:val="NoSpacing"/>
                    <w:jc w:val="both"/>
                    <w:rPr>
                      <w:rFonts w:ascii="Comic Sans MS" w:hAnsi="Comic Sans MS"/>
                      <w:sz w:val="20"/>
                      <w:szCs w:val="20"/>
                    </w:rPr>
                  </w:pPr>
                  <w:r w:rsidRPr="00DA1EB6">
                    <w:rPr>
                      <w:rFonts w:ascii="Comic Sans MS" w:hAnsi="Comic Sans MS"/>
                      <w:sz w:val="20"/>
                      <w:szCs w:val="20"/>
                    </w:rPr>
                    <w:t xml:space="preserve">Çocuklar serbest olarak sınıf içinde yürürler.  “Yavaş yürü,  hızlı yürü,  zıplayarak yürü,  hoplayarak yürü,  yan yan yürü,  kayma adımı yaparak yürü,  parmak ucunda yürü,  tek ayak sıçra,  topuk üzerinde yürü,  , ileri yürü,  geri yürü,  vb” yönergeler öğretmen tarafından verilir.  (Yönergeler arasında yeterli sürede beklenmeli ve çocukların yönergelerle ilgili yorumlamaları gözlemlenmelidir).  </w:t>
                  </w:r>
                </w:p>
                <w:p w:rsidR="00507736" w:rsidRDefault="00507736" w:rsidP="00DA1EB6">
                  <w:pPr>
                    <w:pStyle w:val="NoSpacing"/>
                    <w:jc w:val="both"/>
                    <w:rPr>
                      <w:rFonts w:ascii="Comic Sans MS" w:hAnsi="Comic Sans MS"/>
                      <w:sz w:val="20"/>
                      <w:szCs w:val="20"/>
                    </w:rPr>
                  </w:pPr>
                </w:p>
                <w:p w:rsidR="00507736" w:rsidRPr="00DA1EB6" w:rsidRDefault="00507736" w:rsidP="00DA1EB6">
                  <w:pPr>
                    <w:pStyle w:val="NoSpacing"/>
                    <w:jc w:val="both"/>
                    <w:rPr>
                      <w:rFonts w:ascii="Comic Sans MS" w:hAnsi="Comic Sans MS"/>
                      <w:sz w:val="20"/>
                      <w:szCs w:val="20"/>
                    </w:rPr>
                  </w:pPr>
                  <w:r w:rsidRPr="00DA1EB6">
                    <w:rPr>
                      <w:rFonts w:ascii="Comic Sans MS" w:hAnsi="Comic Sans MS"/>
                      <w:sz w:val="20"/>
                      <w:szCs w:val="20"/>
                    </w:rPr>
                    <w:t xml:space="preserve">Ardından çocuklara öğretmen tarafından  KÜÇÜK ZÜRAFA hikayesi anlatılır.  </w:t>
                  </w:r>
                </w:p>
                <w:p w:rsidR="00507736" w:rsidRPr="00DA1EB6" w:rsidRDefault="00507736" w:rsidP="00DA1EB6">
                  <w:pPr>
                    <w:pStyle w:val="NoSpacing"/>
                    <w:jc w:val="both"/>
                    <w:rPr>
                      <w:rFonts w:ascii="Comic Sans MS" w:hAnsi="Comic Sans MS"/>
                      <w:sz w:val="20"/>
                      <w:szCs w:val="20"/>
                    </w:rPr>
                  </w:pPr>
                  <w:r w:rsidRPr="00DA1EB6">
                    <w:rPr>
                      <w:rFonts w:ascii="Comic Sans MS" w:hAnsi="Comic Sans MS"/>
                      <w:sz w:val="20"/>
                      <w:szCs w:val="20"/>
                    </w:rPr>
                    <w:t xml:space="preserve">“Zürafa yavrusu artık kendi yiyeceğini bulmak için ormanda dolaşmaya başlamış.  Zürafaların en sevdiği yiyecek ağaçların en üstündeki dallarmış Zürafa uzanmış uzanmış,  iyice uzanmış ama en alttaki dalcıklara ulaşabilmiş. (hadi bizde uzanalım uzanalım) Biraz dinlenmiş.  Üst dallara bir kez daha uzanmış (çocuklar parmak uçlarına basarak uzanırlar) Bu kez orta dallara ulaşabilmiş.  Ne yapsa olmuyormuş.  Düşünmüş düşünmüş son bir kez dallara uzanmaya karar vermiş.  Uzanmış uzanmış işte oldu.  En üst dallara ulaşabilmiş.  Üstteki o nefis dalcıklardan afiyetle yemiş.  </w:t>
                  </w:r>
                </w:p>
                <w:p w:rsidR="00507736" w:rsidRDefault="00507736" w:rsidP="00DA1EB6">
                  <w:pPr>
                    <w:pStyle w:val="NoSpacing"/>
                    <w:jc w:val="both"/>
                    <w:rPr>
                      <w:rFonts w:ascii="Comic Sans MS" w:hAnsi="Comic Sans MS"/>
                      <w:sz w:val="20"/>
                      <w:szCs w:val="20"/>
                    </w:rPr>
                  </w:pPr>
                </w:p>
                <w:p w:rsidR="00507736" w:rsidRPr="00DA1EB6" w:rsidRDefault="00507736" w:rsidP="00DA1EB6">
                  <w:pPr>
                    <w:pStyle w:val="NoSpacing"/>
                    <w:jc w:val="both"/>
                    <w:rPr>
                      <w:rFonts w:ascii="Comic Sans MS" w:hAnsi="Comic Sans MS"/>
                      <w:sz w:val="20"/>
                      <w:szCs w:val="20"/>
                    </w:rPr>
                  </w:pPr>
                  <w:r w:rsidRPr="00DA1EB6">
                    <w:rPr>
                      <w:rFonts w:ascii="Comic Sans MS" w:hAnsi="Comic Sans MS"/>
                      <w:sz w:val="20"/>
                      <w:szCs w:val="20"/>
                    </w:rPr>
                    <w:t>Öğretmen çocukları masalara yönlendirir.  Üzerinde zürafa resmi olan A4 kağıdını çocuklara dağıtır.  Çocuklardan şeritler halinde verilen el işi kağıtlarını küçük kare şeklinde kesmeleri ve zürafanın üzerine yapıştırmaları istenir.  Çocuklara zürafanın karnı çok acıkmış,  haydi yanına yemesi izni upuzun dalları olan bir ağaç çizin “ denir.  Çocuklar pastel boyaları ile resmi tamamlarlar. maResimler panolara asılarak sergilenir.</w:t>
                  </w:r>
                </w:p>
              </w:txbxContent>
            </v:textbox>
          </v:shape>
        </w:pict>
      </w:r>
      <w:r>
        <w:rPr>
          <w:noProof/>
        </w:rPr>
        <w:pict>
          <v:shape id="Text Box 2" o:spid="_x0000_s1027" type="#_x0000_t202" style="position:absolute;margin-left:-2.6pt;margin-top:2.65pt;width:331.5pt;height:257.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07736" w:rsidRPr="00DA1EB6" w:rsidRDefault="00507736" w:rsidP="00DA1EB6">
                  <w:pPr>
                    <w:pStyle w:val="NoSpacing"/>
                    <w:jc w:val="center"/>
                    <w:rPr>
                      <w:rFonts w:ascii="Comic Sans MS" w:hAnsi="Comic Sans MS"/>
                      <w:b/>
                      <w:sz w:val="20"/>
                      <w:szCs w:val="20"/>
                    </w:rPr>
                  </w:pPr>
                  <w:r w:rsidRPr="00DA1EB6">
                    <w:rPr>
                      <w:rFonts w:ascii="Comic Sans MS" w:hAnsi="Comic Sans MS"/>
                      <w:b/>
                      <w:sz w:val="20"/>
                      <w:szCs w:val="20"/>
                    </w:rPr>
                    <w:t>KAZANIMLAR VE GÖSTERGELERİ</w:t>
                  </w:r>
                </w:p>
                <w:p w:rsidR="00507736" w:rsidRPr="00DA1EB6" w:rsidRDefault="00507736" w:rsidP="007E2C87">
                  <w:pPr>
                    <w:pStyle w:val="NoSpacing"/>
                    <w:rPr>
                      <w:rFonts w:ascii="Comic Sans MS" w:hAnsi="Comic Sans MS"/>
                      <w:b/>
                      <w:sz w:val="20"/>
                      <w:szCs w:val="20"/>
                    </w:rPr>
                  </w:pPr>
                  <w:r>
                    <w:rPr>
                      <w:rFonts w:ascii="Comic Sans MS" w:hAnsi="Comic Sans MS"/>
                      <w:b/>
                      <w:sz w:val="20"/>
                      <w:szCs w:val="20"/>
                    </w:rPr>
                    <w:t>PSİKOMOTOR GELİŞİM</w:t>
                  </w:r>
                </w:p>
                <w:p w:rsidR="00507736" w:rsidRPr="00DA1EB6" w:rsidRDefault="00507736" w:rsidP="007E2C87">
                  <w:pPr>
                    <w:pStyle w:val="NoSpacing"/>
                    <w:rPr>
                      <w:rFonts w:ascii="Comic Sans MS" w:hAnsi="Comic Sans MS"/>
                      <w:sz w:val="20"/>
                      <w:szCs w:val="20"/>
                    </w:rPr>
                  </w:pPr>
                  <w:r w:rsidRPr="00DA1EB6">
                    <w:rPr>
                      <w:rFonts w:ascii="Comic Sans MS" w:hAnsi="Comic Sans MS"/>
                      <w:sz w:val="20"/>
                      <w:szCs w:val="20"/>
                    </w:rPr>
                    <w:t xml:space="preserve">Kazanım 1.  Yer değiştirme hareketleri yapar. </w:t>
                  </w:r>
                </w:p>
                <w:p w:rsidR="00507736" w:rsidRPr="00DA1EB6" w:rsidRDefault="00507736" w:rsidP="007E2C87">
                  <w:pPr>
                    <w:pStyle w:val="NoSpacing"/>
                    <w:rPr>
                      <w:rFonts w:ascii="Comic Sans MS" w:hAnsi="Comic Sans MS"/>
                      <w:sz w:val="20"/>
                      <w:szCs w:val="20"/>
                    </w:rPr>
                  </w:pPr>
                  <w:r w:rsidRPr="00DA1EB6">
                    <w:rPr>
                      <w:rFonts w:ascii="Comic Sans MS" w:hAnsi="Comic Sans MS"/>
                      <w:sz w:val="20"/>
                      <w:szCs w:val="20"/>
                    </w:rPr>
                    <w:t>Göstergeleri</w:t>
                  </w:r>
                  <w:r w:rsidRPr="00DA1EB6">
                    <w:rPr>
                      <w:rFonts w:ascii="Comic Sans MS" w:hAnsi="Comic Sans MS"/>
                      <w:b/>
                      <w:sz w:val="20"/>
                      <w:szCs w:val="20"/>
                    </w:rPr>
                    <w:t>:</w:t>
                  </w:r>
                  <w:r w:rsidRPr="00DA1EB6">
                    <w:rPr>
                      <w:rFonts w:ascii="Comic Sans MS" w:hAnsi="Comic Sans MS"/>
                      <w:sz w:val="20"/>
                      <w:szCs w:val="20"/>
                    </w:rPr>
                    <w:t xml:space="preserve">  Isınma ve soğuma hareketlerini bir rehber eşliğinde yapar.  Yönergeler doğrultusunda yürür</w:t>
                  </w:r>
                </w:p>
                <w:p w:rsidR="00507736" w:rsidRPr="00DA1EB6" w:rsidRDefault="00507736" w:rsidP="007E2C87">
                  <w:pPr>
                    <w:pStyle w:val="NoSpacing"/>
                    <w:rPr>
                      <w:rFonts w:ascii="Comic Sans MS" w:hAnsi="Comic Sans MS"/>
                      <w:sz w:val="20"/>
                      <w:szCs w:val="20"/>
                    </w:rPr>
                  </w:pPr>
                  <w:r w:rsidRPr="00DA1EB6">
                    <w:rPr>
                      <w:rFonts w:ascii="Comic Sans MS" w:hAnsi="Comic Sans MS"/>
                      <w:sz w:val="20"/>
                      <w:szCs w:val="20"/>
                    </w:rPr>
                    <w:t xml:space="preserve">Çift ayak sıçrayarak belirli mesafe ilerler.  Tek ayak sıçrayarak belirli mesafe ilerler. </w:t>
                  </w:r>
                </w:p>
                <w:p w:rsidR="00507736" w:rsidRPr="00DA1EB6" w:rsidRDefault="00507736" w:rsidP="007E2C87">
                  <w:pPr>
                    <w:pStyle w:val="NoSpacing"/>
                    <w:rPr>
                      <w:rFonts w:ascii="Comic Sans MS" w:hAnsi="Comic Sans MS"/>
                      <w:sz w:val="20"/>
                      <w:szCs w:val="20"/>
                    </w:rPr>
                  </w:pPr>
                  <w:r w:rsidRPr="00DA1EB6">
                    <w:rPr>
                      <w:rFonts w:ascii="Comic Sans MS" w:hAnsi="Comic Sans MS"/>
                      <w:sz w:val="20"/>
                      <w:szCs w:val="20"/>
                    </w:rPr>
                    <w:t xml:space="preserve">Belirlenen noktadan çift ayakla ileriye doğru atlar.  Kayma adımı yaparak belirli mesafede ilerler.Sekerek belirli mesafede ilerler.  </w:t>
                  </w:r>
                </w:p>
                <w:p w:rsidR="00507736" w:rsidRPr="00DA1EB6" w:rsidRDefault="00507736" w:rsidP="007E2C87">
                  <w:pPr>
                    <w:pStyle w:val="NoSpacing"/>
                    <w:rPr>
                      <w:rFonts w:ascii="Comic Sans MS" w:hAnsi="Comic Sans MS"/>
                      <w:sz w:val="20"/>
                      <w:szCs w:val="20"/>
                    </w:rPr>
                  </w:pPr>
                  <w:r w:rsidRPr="00DA1EB6">
                    <w:rPr>
                      <w:rFonts w:ascii="Comic Sans MS" w:hAnsi="Comic Sans MS"/>
                      <w:sz w:val="20"/>
                      <w:szCs w:val="20"/>
                    </w:rPr>
                    <w:t xml:space="preserve">Kazanım 2.  Denge hareketleri yapar.  </w:t>
                  </w:r>
                </w:p>
                <w:p w:rsidR="00507736" w:rsidRPr="00DA1EB6" w:rsidRDefault="00507736" w:rsidP="007E2C87">
                  <w:pPr>
                    <w:pStyle w:val="NoSpacing"/>
                    <w:rPr>
                      <w:rFonts w:ascii="Comic Sans MS" w:hAnsi="Comic Sans MS"/>
                      <w:sz w:val="20"/>
                      <w:szCs w:val="20"/>
                    </w:rPr>
                  </w:pPr>
                  <w:r w:rsidRPr="00DA1EB6">
                    <w:rPr>
                      <w:rFonts w:ascii="Comic Sans MS" w:hAnsi="Comic Sans MS"/>
                      <w:sz w:val="20"/>
                      <w:szCs w:val="20"/>
                    </w:rPr>
                    <w:t xml:space="preserve">Göstergeleri:  Ağırlığını bir noktadan diğerine aktarır.     </w:t>
                  </w:r>
                </w:p>
                <w:p w:rsidR="00507736" w:rsidRPr="00DA1EB6" w:rsidRDefault="00507736" w:rsidP="007E2C87">
                  <w:pPr>
                    <w:pStyle w:val="NoSpacing"/>
                    <w:rPr>
                      <w:rFonts w:ascii="Comic Sans MS" w:hAnsi="Comic Sans MS"/>
                      <w:sz w:val="20"/>
                      <w:szCs w:val="20"/>
                    </w:rPr>
                  </w:pPr>
                  <w:r w:rsidRPr="00DA1EB6">
                    <w:rPr>
                      <w:rFonts w:ascii="Comic Sans MS" w:hAnsi="Comic Sans MS"/>
                      <w:bCs/>
                      <w:sz w:val="20"/>
                      <w:szCs w:val="20"/>
                    </w:rPr>
                    <w:t>Kazanım</w:t>
                  </w:r>
                  <w:r w:rsidRPr="00DA1EB6">
                    <w:rPr>
                      <w:rFonts w:ascii="Comic Sans MS" w:hAnsi="Comic Sans MS"/>
                      <w:b/>
                      <w:bCs/>
                      <w:sz w:val="20"/>
                      <w:szCs w:val="20"/>
                    </w:rPr>
                    <w:t xml:space="preserve"> </w:t>
                  </w:r>
                  <w:r w:rsidRPr="00DA1EB6">
                    <w:rPr>
                      <w:rFonts w:ascii="Comic Sans MS" w:hAnsi="Comic Sans MS"/>
                      <w:bCs/>
                      <w:sz w:val="20"/>
                      <w:szCs w:val="20"/>
                    </w:rPr>
                    <w:t xml:space="preserve">4:  Küçük kas kullanımı gerektiren hareketleri yapar.  </w:t>
                  </w:r>
                </w:p>
                <w:p w:rsidR="00507736" w:rsidRPr="00DA1EB6" w:rsidRDefault="00507736" w:rsidP="007E2C87">
                  <w:pPr>
                    <w:pStyle w:val="NoSpacing"/>
                    <w:rPr>
                      <w:rFonts w:ascii="Comic Sans MS" w:hAnsi="Comic Sans MS"/>
                      <w:sz w:val="20"/>
                      <w:szCs w:val="20"/>
                    </w:rPr>
                  </w:pPr>
                  <w:r w:rsidRPr="00DA1EB6">
                    <w:rPr>
                      <w:rFonts w:ascii="Comic Sans MS" w:hAnsi="Comic Sans MS"/>
                      <w:bCs/>
                      <w:sz w:val="20"/>
                      <w:szCs w:val="20"/>
                    </w:rPr>
                    <w:t xml:space="preserve">Göstergeleri:  </w:t>
                  </w:r>
                  <w:r w:rsidRPr="00DA1EB6">
                    <w:rPr>
                      <w:rFonts w:ascii="Comic Sans MS" w:hAnsi="Comic Sans MS"/>
                      <w:sz w:val="20"/>
                      <w:szCs w:val="20"/>
                    </w:rPr>
                    <w:t xml:space="preserve">Malzemeleri keser.  Malzemeleri yapıştırır.  Değişik malzemeler kullanarak resim yapar. </w:t>
                  </w:r>
                </w:p>
                <w:p w:rsidR="00507736" w:rsidRPr="00DA1EB6" w:rsidRDefault="00507736" w:rsidP="007E2C87">
                  <w:pPr>
                    <w:pStyle w:val="NoSpacing"/>
                    <w:rPr>
                      <w:rFonts w:ascii="Comic Sans MS" w:hAnsi="Comic Sans MS"/>
                      <w:b/>
                      <w:sz w:val="20"/>
                      <w:szCs w:val="20"/>
                    </w:rPr>
                  </w:pPr>
                  <w:r>
                    <w:rPr>
                      <w:rFonts w:ascii="Comic Sans MS" w:hAnsi="Comic Sans MS"/>
                      <w:b/>
                      <w:sz w:val="20"/>
                      <w:szCs w:val="20"/>
                    </w:rPr>
                    <w:t>BİLİŞSEL GELİŞİM</w:t>
                  </w:r>
                </w:p>
                <w:p w:rsidR="00507736" w:rsidRPr="00DA1EB6" w:rsidRDefault="00507736" w:rsidP="007E2C87">
                  <w:pPr>
                    <w:pStyle w:val="NoSpacing"/>
                    <w:rPr>
                      <w:rFonts w:ascii="Comic Sans MS" w:hAnsi="Comic Sans MS"/>
                      <w:bCs/>
                      <w:color w:val="000000"/>
                      <w:spacing w:val="-1"/>
                      <w:sz w:val="20"/>
                      <w:szCs w:val="20"/>
                    </w:rPr>
                  </w:pPr>
                  <w:r w:rsidRPr="00DA1EB6">
                    <w:rPr>
                      <w:rFonts w:ascii="Comic Sans MS" w:hAnsi="Comic Sans MS"/>
                      <w:sz w:val="20"/>
                      <w:szCs w:val="20"/>
                    </w:rPr>
                    <w:t xml:space="preserve">Kazanım 10.  </w:t>
                  </w:r>
                  <w:r w:rsidRPr="00DA1EB6">
                    <w:rPr>
                      <w:rFonts w:ascii="Comic Sans MS" w:hAnsi="Comic Sans MS"/>
                      <w:bCs/>
                      <w:color w:val="000000"/>
                      <w:spacing w:val="-1"/>
                      <w:sz w:val="20"/>
                      <w:szCs w:val="20"/>
                    </w:rPr>
                    <w:t xml:space="preserve">Mekânda konumla ilgili yönergeleri uygular.  </w:t>
                  </w:r>
                </w:p>
                <w:p w:rsidR="00507736" w:rsidRPr="00DA1EB6" w:rsidRDefault="00507736" w:rsidP="007E2C87">
                  <w:pPr>
                    <w:pStyle w:val="NoSpacing"/>
                    <w:rPr>
                      <w:rFonts w:ascii="Comic Sans MS" w:hAnsi="Comic Sans MS"/>
                      <w:sz w:val="20"/>
                      <w:szCs w:val="20"/>
                    </w:rPr>
                  </w:pPr>
                  <w:r w:rsidRPr="00DA1EB6">
                    <w:rPr>
                      <w:rFonts w:ascii="Comic Sans MS" w:hAnsi="Comic Sans MS"/>
                      <w:sz w:val="20"/>
                      <w:szCs w:val="20"/>
                    </w:rPr>
                    <w:t>Göstergeleri</w:t>
                  </w:r>
                  <w:r w:rsidRPr="00DA1EB6">
                    <w:rPr>
                      <w:rFonts w:ascii="Comic Sans MS" w:hAnsi="Comic Sans MS"/>
                      <w:b/>
                      <w:sz w:val="20"/>
                      <w:szCs w:val="20"/>
                    </w:rPr>
                    <w:t>:</w:t>
                  </w:r>
                  <w:r w:rsidRPr="00DA1EB6">
                    <w:rPr>
                      <w:rFonts w:ascii="Comic Sans MS" w:hAnsi="Comic Sans MS"/>
                      <w:sz w:val="20"/>
                      <w:szCs w:val="20"/>
                    </w:rPr>
                    <w:t xml:space="preserve"> </w:t>
                  </w:r>
                  <w:r w:rsidRPr="00DA1EB6">
                    <w:rPr>
                      <w:rFonts w:ascii="Comic Sans MS" w:hAnsi="Comic Sans MS"/>
                      <w:iCs/>
                      <w:color w:val="000000"/>
                      <w:spacing w:val="-1"/>
                      <w:sz w:val="20"/>
                      <w:szCs w:val="20"/>
                    </w:rPr>
                    <w:t xml:space="preserve"> </w:t>
                  </w:r>
                  <w:r w:rsidRPr="00DA1EB6">
                    <w:rPr>
                      <w:rFonts w:ascii="Comic Sans MS" w:hAnsi="Comic Sans MS"/>
                      <w:sz w:val="20"/>
                      <w:szCs w:val="20"/>
                    </w:rPr>
                    <w:t xml:space="preserve">Nesnenin mekândaki konumunu söyler.  </w:t>
                  </w:r>
                </w:p>
                <w:p w:rsidR="00507736" w:rsidRPr="00DA1EB6" w:rsidRDefault="00507736" w:rsidP="007E2C87">
                  <w:pPr>
                    <w:pStyle w:val="NoSpacing"/>
                    <w:rPr>
                      <w:rFonts w:ascii="Comic Sans MS" w:hAnsi="Comic Sans MS"/>
                      <w:sz w:val="20"/>
                      <w:szCs w:val="20"/>
                    </w:rPr>
                  </w:pPr>
                </w:p>
                <w:p w:rsidR="00507736" w:rsidRPr="00DA1EB6" w:rsidRDefault="00507736" w:rsidP="007E2C87">
                  <w:pPr>
                    <w:pStyle w:val="NoSpacing"/>
                    <w:rPr>
                      <w:rFonts w:ascii="Comic Sans MS" w:hAnsi="Comic Sans MS"/>
                      <w:sz w:val="20"/>
                      <w:szCs w:val="20"/>
                    </w:rPr>
                  </w:pPr>
                </w:p>
                <w:p w:rsidR="00507736" w:rsidRPr="00DA1EB6" w:rsidRDefault="00507736" w:rsidP="007E2C87">
                  <w:pPr>
                    <w:pStyle w:val="NoSpacing"/>
                    <w:rPr>
                      <w:rFonts w:ascii="Comic Sans MS" w:hAnsi="Comic Sans MS" w:cs="Arial"/>
                      <w:sz w:val="20"/>
                      <w:szCs w:val="20"/>
                    </w:rPr>
                  </w:pPr>
                </w:p>
                <w:p w:rsidR="00507736" w:rsidRPr="00DA1EB6" w:rsidRDefault="00507736" w:rsidP="007E2C87">
                  <w:pPr>
                    <w:pStyle w:val="NoSpacing"/>
                    <w:rPr>
                      <w:rFonts w:ascii="Comic Sans MS" w:hAnsi="Comic Sans MS"/>
                      <w:bCs/>
                      <w:sz w:val="20"/>
                      <w:szCs w:val="20"/>
                    </w:rPr>
                  </w:pPr>
                </w:p>
                <w:p w:rsidR="00507736" w:rsidRPr="007E2C87" w:rsidRDefault="00507736" w:rsidP="007E2C87">
                  <w:pPr>
                    <w:pStyle w:val="NoSpacing"/>
                  </w:pPr>
                </w:p>
              </w:txbxContent>
            </v:textbox>
          </v:shape>
        </w:pict>
      </w:r>
    </w:p>
    <w:p w:rsidR="00507736" w:rsidRPr="00DA1EB6" w:rsidRDefault="00507736" w:rsidP="00DA1EB6">
      <w:pPr>
        <w:pStyle w:val="NoSpacing"/>
        <w:rPr>
          <w:rFonts w:ascii="Comic Sans MS" w:hAnsi="Comic Sans MS"/>
          <w:sz w:val="20"/>
          <w:szCs w:val="20"/>
        </w:rPr>
      </w:pPr>
      <w:r>
        <w:rPr>
          <w:noProof/>
        </w:rPr>
        <w:pict>
          <v:shape id="Text Box 9" o:spid="_x0000_s1028" type="#_x0000_t202" style="position:absolute;margin-left:358.15pt;margin-top:354.45pt;width:394.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507736" w:rsidRPr="00AE492A" w:rsidRDefault="00507736"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507736" w:rsidRPr="007706DB" w:rsidRDefault="00507736" w:rsidP="007706DB">
                  <w:pPr>
                    <w:rPr>
                      <w:rFonts w:ascii="Comic Sans MS" w:hAnsi="Comic Sans MS"/>
                      <w:sz w:val="20"/>
                      <w:szCs w:val="20"/>
                    </w:rPr>
                  </w:pPr>
                </w:p>
              </w:txbxContent>
            </v:textbox>
          </v:shape>
        </w:pict>
      </w:r>
      <w:r>
        <w:rPr>
          <w:noProof/>
        </w:rPr>
        <w:pict>
          <v:shape id="Text Box 7" o:spid="_x0000_s1029" type="#_x0000_t202" style="position:absolute;margin-left:-2.6pt;margin-top:348.45pt;width:331.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07736" w:rsidRDefault="00507736"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30" type="#_x0000_t202" style="position:absolute;margin-left:-2.6pt;margin-top:256.95pt;width:331.5pt;height:78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507736" w:rsidRDefault="00507736" w:rsidP="003B7C20">
                  <w:r w:rsidRPr="00436F22">
                    <w:rPr>
                      <w:rFonts w:ascii="Comic Sans MS" w:hAnsi="Comic Sans MS"/>
                      <w:b/>
                      <w:sz w:val="20"/>
                      <w:szCs w:val="20"/>
                      <w:lang w:val="en-US"/>
                    </w:rPr>
                    <w:t>MATERYALLER</w:t>
                  </w:r>
                  <w:r>
                    <w:rPr>
                      <w:rFonts w:ascii="Comic Sans MS" w:hAnsi="Comic Sans MS"/>
                      <w:b/>
                      <w:sz w:val="20"/>
                      <w:szCs w:val="20"/>
                      <w:lang w:val="en-US"/>
                    </w:rPr>
                    <w:t>:</w:t>
                  </w:r>
                  <w:r w:rsidRPr="004C043A">
                    <w:rPr>
                      <w:rFonts w:ascii="Times New Roman" w:hAnsi="Times New Roman"/>
                      <w:color w:val="000000"/>
                      <w:sz w:val="20"/>
                    </w:rPr>
                    <w:t xml:space="preserve"> </w:t>
                  </w:r>
                  <w:r w:rsidRPr="003226B5">
                    <w:t>El işi kağıdı</w:t>
                  </w:r>
                  <w:r>
                    <w:t xml:space="preserve">,  </w:t>
                  </w:r>
                  <w:r w:rsidRPr="003226B5">
                    <w:t>makas</w:t>
                  </w:r>
                  <w:r>
                    <w:t xml:space="preserve">, </w:t>
                  </w:r>
                  <w:r w:rsidRPr="003226B5">
                    <w:t xml:space="preserve"> yapıştırıcı</w:t>
                  </w:r>
                  <w:r>
                    <w:t>,  pastel boya</w:t>
                  </w:r>
                </w:p>
                <w:p w:rsidR="00507736" w:rsidRPr="009426BB" w:rsidRDefault="00507736" w:rsidP="003B7C20">
                  <w:r>
                    <w:rPr>
                      <w:rFonts w:ascii="Comic Sans MS" w:hAnsi="Comic Sans MS"/>
                      <w:b/>
                      <w:sz w:val="20"/>
                      <w:szCs w:val="20"/>
                      <w:lang w:val="en-US"/>
                    </w:rPr>
                    <w:t xml:space="preserve">SÖZCÜKLER: </w:t>
                  </w:r>
                  <w:r w:rsidRPr="003B7C20">
                    <w:rPr>
                      <w:rFonts w:ascii="Comic Sans MS" w:hAnsi="Comic Sans MS"/>
                      <w:sz w:val="20"/>
                      <w:szCs w:val="20"/>
                      <w:lang w:val="en-US"/>
                    </w:rPr>
                    <w:t>Zürafa</w:t>
                  </w:r>
                </w:p>
                <w:p w:rsidR="00507736" w:rsidRDefault="00507736" w:rsidP="0035183A">
                  <w:pPr>
                    <w:pStyle w:val="NoSpacing"/>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w:t>
                  </w:r>
                </w:p>
                <w:p w:rsidR="00507736" w:rsidRPr="00447DD7" w:rsidRDefault="00507736" w:rsidP="00577EBE">
                  <w:pPr>
                    <w:pStyle w:val="NoSpacing"/>
                    <w:ind w:left="720"/>
                    <w:rPr>
                      <w:rFonts w:ascii="Comic Sans MS" w:hAnsi="Comic Sans MS"/>
                      <w:sz w:val="20"/>
                      <w:szCs w:val="20"/>
                      <w:lang w:val="en-US"/>
                    </w:rPr>
                  </w:pPr>
                </w:p>
                <w:p w:rsidR="00507736" w:rsidRPr="00436F22" w:rsidRDefault="00507736" w:rsidP="00890E89">
                  <w:pPr>
                    <w:pStyle w:val="NoSpacing"/>
                    <w:rPr>
                      <w:rFonts w:ascii="Comic Sans MS" w:hAnsi="Comic Sans MS"/>
                      <w:sz w:val="20"/>
                      <w:szCs w:val="20"/>
                      <w:lang w:val="en-US"/>
                    </w:rPr>
                  </w:pPr>
                </w:p>
              </w:txbxContent>
            </v:textbox>
          </v:shape>
        </w:pict>
      </w:r>
      <w:r w:rsidRPr="00DA1EB6">
        <w:rPr>
          <w:rFonts w:ascii="Comic Sans MS" w:hAnsi="Comic Sans MS"/>
          <w:sz w:val="20"/>
          <w:szCs w:val="20"/>
        </w:rPr>
        <w:br w:type="page"/>
      </w:r>
    </w:p>
    <w:p w:rsidR="00507736" w:rsidRDefault="00507736" w:rsidP="00F82673">
      <w:pPr>
        <w:pStyle w:val="NoSpacing"/>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507736" w:rsidRPr="003B7C20" w:rsidRDefault="00507736" w:rsidP="00F82673">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3B7C20">
        <w:rPr>
          <w:rFonts w:ascii="Comic Sans MS" w:hAnsi="Comic Sans MS"/>
          <w:sz w:val="20"/>
          <w:szCs w:val="20"/>
        </w:rPr>
        <w:t>Yürüme şekillerinden en çok hangisini beğendin?</w:t>
      </w:r>
    </w:p>
    <w:p w:rsidR="00507736" w:rsidRPr="003B7C20" w:rsidRDefault="00507736" w:rsidP="00F82673">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3B7C20">
        <w:rPr>
          <w:rFonts w:ascii="Comic Sans MS" w:hAnsi="Comic Sans MS"/>
          <w:sz w:val="20"/>
          <w:szCs w:val="20"/>
        </w:rPr>
        <w:t>Yürüme şekillerinden hangisin de zorlanmış?</w:t>
      </w:r>
    </w:p>
    <w:p w:rsidR="00507736" w:rsidRPr="003B7C20" w:rsidRDefault="00507736" w:rsidP="00F82673">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3B7C20">
        <w:rPr>
          <w:rFonts w:ascii="Comic Sans MS" w:hAnsi="Comic Sans MS"/>
          <w:sz w:val="20"/>
          <w:szCs w:val="20"/>
        </w:rPr>
        <w:t>Hikayemizin adı neydi?</w:t>
      </w:r>
    </w:p>
    <w:p w:rsidR="00507736" w:rsidRPr="003B7C20" w:rsidRDefault="00507736" w:rsidP="00F82673">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3B7C20">
        <w:rPr>
          <w:rFonts w:ascii="Comic Sans MS" w:hAnsi="Comic Sans MS"/>
          <w:sz w:val="20"/>
          <w:szCs w:val="20"/>
        </w:rPr>
        <w:t>Hikayemizde hangi hayvan vardı?</w:t>
      </w:r>
    </w:p>
    <w:p w:rsidR="00507736" w:rsidRPr="003B7C20" w:rsidRDefault="00507736" w:rsidP="00F82673">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3B7C20">
        <w:rPr>
          <w:rFonts w:ascii="Comic Sans MS" w:hAnsi="Comic Sans MS"/>
          <w:sz w:val="20"/>
          <w:szCs w:val="20"/>
        </w:rPr>
        <w:t>Zürafalar nasıl beslenirler?</w:t>
      </w:r>
    </w:p>
    <w:p w:rsidR="00507736" w:rsidRPr="00AE492A" w:rsidRDefault="00507736" w:rsidP="00F8267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AE492A">
        <w:rPr>
          <w:rFonts w:ascii="Comic Sans MS" w:hAnsi="Comic Sans MS"/>
          <w:sz w:val="20"/>
          <w:szCs w:val="20"/>
        </w:rPr>
        <w:t>Eğitim seti</w:t>
      </w:r>
      <w:r>
        <w:rPr>
          <w:rFonts w:ascii="Comic Sans MS" w:hAnsi="Comic Sans MS"/>
          <w:sz w:val="20"/>
          <w:szCs w:val="20"/>
        </w:rPr>
        <w:t xml:space="preserve"> 8</w:t>
      </w:r>
      <w:r w:rsidRPr="00AE492A">
        <w:rPr>
          <w:rFonts w:ascii="Comic Sans MS" w:hAnsi="Comic Sans MS"/>
          <w:sz w:val="20"/>
          <w:szCs w:val="20"/>
        </w:rPr>
        <w:t>.sayı/</w:t>
      </w:r>
      <w:r>
        <w:rPr>
          <w:rFonts w:ascii="Comic Sans MS" w:hAnsi="Comic Sans MS"/>
          <w:sz w:val="20"/>
          <w:szCs w:val="20"/>
        </w:rPr>
        <w:t>2-3-4.</w:t>
      </w:r>
      <w:r w:rsidRPr="00AE492A">
        <w:rPr>
          <w:rFonts w:ascii="Comic Sans MS" w:hAnsi="Comic Sans MS"/>
          <w:sz w:val="20"/>
          <w:szCs w:val="20"/>
        </w:rPr>
        <w:t xml:space="preserve"> sayfa yönerge doğrultusunda yapılır</w:t>
      </w:r>
      <w:r w:rsidRPr="00AE492A">
        <w:rPr>
          <w:rFonts w:ascii="Comic Sans MS" w:hAnsi="Comic Sans MS"/>
          <w:sz w:val="20"/>
          <w:szCs w:val="20"/>
        </w:rPr>
        <w:tab/>
      </w:r>
    </w:p>
    <w:p w:rsidR="00507736" w:rsidRPr="00890E89" w:rsidRDefault="00507736" w:rsidP="0014358D">
      <w:pPr>
        <w:pStyle w:val="NoSpacing"/>
        <w:pBdr>
          <w:top w:val="single" w:sz="4" w:space="1" w:color="auto"/>
          <w:left w:val="single" w:sz="4" w:space="0" w:color="auto"/>
          <w:bottom w:val="single" w:sz="4" w:space="1" w:color="auto"/>
          <w:right w:val="single" w:sz="4" w:space="4" w:color="auto"/>
        </w:pBdr>
        <w:tabs>
          <w:tab w:val="left" w:pos="5415"/>
        </w:tabs>
      </w:pPr>
    </w:p>
    <w:p w:rsidR="00507736" w:rsidRDefault="00507736" w:rsidP="00B131D1">
      <w:pPr>
        <w:pStyle w:val="NoSpacing"/>
        <w:jc w:val="center"/>
        <w:rPr>
          <w:rFonts w:ascii="Comic Sans MS" w:hAnsi="Comic Sans MS"/>
          <w:b/>
          <w:sz w:val="20"/>
          <w:szCs w:val="20"/>
        </w:rPr>
      </w:pPr>
    </w:p>
    <w:p w:rsidR="00507736" w:rsidRDefault="00507736" w:rsidP="00B131D1">
      <w:pPr>
        <w:pStyle w:val="NoSpacing"/>
        <w:jc w:val="center"/>
        <w:rPr>
          <w:rFonts w:ascii="Comic Sans MS" w:hAnsi="Comic Sans MS"/>
          <w:b/>
          <w:sz w:val="20"/>
          <w:szCs w:val="20"/>
        </w:rPr>
      </w:pPr>
    </w:p>
    <w:p w:rsidR="00507736" w:rsidRDefault="00507736" w:rsidP="00B131D1">
      <w:pPr>
        <w:pStyle w:val="NoSpacing"/>
        <w:jc w:val="center"/>
        <w:rPr>
          <w:rFonts w:ascii="Comic Sans MS" w:hAnsi="Comic Sans MS"/>
          <w:b/>
          <w:sz w:val="20"/>
          <w:szCs w:val="20"/>
        </w:rPr>
      </w:pPr>
    </w:p>
    <w:p w:rsidR="00507736" w:rsidRDefault="00507736" w:rsidP="00B131D1">
      <w:pPr>
        <w:pStyle w:val="NoSpacing"/>
        <w:jc w:val="center"/>
        <w:rPr>
          <w:rFonts w:ascii="Comic Sans MS" w:hAnsi="Comic Sans MS"/>
          <w:b/>
          <w:sz w:val="20"/>
          <w:szCs w:val="20"/>
        </w:rPr>
      </w:pPr>
    </w:p>
    <w:p w:rsidR="00507736" w:rsidRDefault="00507736" w:rsidP="00B131D1">
      <w:pPr>
        <w:pStyle w:val="NoSpacing"/>
        <w:jc w:val="center"/>
        <w:rPr>
          <w:rFonts w:ascii="Comic Sans MS" w:hAnsi="Comic Sans MS"/>
          <w:b/>
          <w:sz w:val="20"/>
          <w:szCs w:val="20"/>
        </w:rPr>
      </w:pPr>
    </w:p>
    <w:p w:rsidR="00507736" w:rsidRDefault="00507736" w:rsidP="00B131D1">
      <w:pPr>
        <w:pStyle w:val="NoSpacing"/>
        <w:jc w:val="center"/>
        <w:rPr>
          <w:rFonts w:ascii="Comic Sans MS" w:hAnsi="Comic Sans MS"/>
          <w:b/>
          <w:sz w:val="20"/>
          <w:szCs w:val="20"/>
        </w:rPr>
      </w:pPr>
    </w:p>
    <w:p w:rsidR="00507736" w:rsidRDefault="00507736" w:rsidP="0062279E">
      <w:pPr>
        <w:pStyle w:val="NoSpacing"/>
        <w:tabs>
          <w:tab w:val="left" w:pos="5865"/>
        </w:tabs>
        <w:jc w:val="center"/>
        <w:rPr>
          <w:rFonts w:ascii="Comic Sans MS" w:hAnsi="Comic Sans MS"/>
          <w:b/>
          <w:sz w:val="20"/>
          <w:szCs w:val="20"/>
        </w:rPr>
      </w:pPr>
    </w:p>
    <w:sectPr w:rsidR="00507736"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7736" w:rsidRDefault="00507736" w:rsidP="00806A98">
      <w:pPr>
        <w:spacing w:after="0" w:line="240" w:lineRule="auto"/>
      </w:pPr>
      <w:r>
        <w:separator/>
      </w:r>
    </w:p>
  </w:endnote>
  <w:endnote w:type="continuationSeparator" w:id="0">
    <w:p w:rsidR="00507736" w:rsidRDefault="00507736"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736" w:rsidRDefault="00507736">
    <w:pPr>
      <w:pStyle w:val="Footer"/>
    </w:pPr>
  </w:p>
  <w:p w:rsidR="00507736" w:rsidRDefault="00507736">
    <w:pPr>
      <w:pStyle w:val="Footer"/>
    </w:pPr>
  </w:p>
  <w:p w:rsidR="00507736" w:rsidRDefault="0050773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7736" w:rsidRDefault="00507736" w:rsidP="00806A98">
      <w:pPr>
        <w:spacing w:after="0" w:line="240" w:lineRule="auto"/>
      </w:pPr>
      <w:r>
        <w:separator/>
      </w:r>
    </w:p>
  </w:footnote>
  <w:footnote w:type="continuationSeparator" w:id="0">
    <w:p w:rsidR="00507736" w:rsidRDefault="00507736"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6">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32"/>
  </w:num>
  <w:num w:numId="4">
    <w:abstractNumId w:val="10"/>
  </w:num>
  <w:num w:numId="5">
    <w:abstractNumId w:val="28"/>
  </w:num>
  <w:num w:numId="6">
    <w:abstractNumId w:val="2"/>
  </w:num>
  <w:num w:numId="7">
    <w:abstractNumId w:val="25"/>
  </w:num>
  <w:num w:numId="8">
    <w:abstractNumId w:val="20"/>
  </w:num>
  <w:num w:numId="9">
    <w:abstractNumId w:val="8"/>
  </w:num>
  <w:num w:numId="10">
    <w:abstractNumId w:val="3"/>
  </w:num>
  <w:num w:numId="11">
    <w:abstractNumId w:val="4"/>
  </w:num>
  <w:num w:numId="12">
    <w:abstractNumId w:val="5"/>
  </w:num>
  <w:num w:numId="13">
    <w:abstractNumId w:val="24"/>
  </w:num>
  <w:num w:numId="14">
    <w:abstractNumId w:val="31"/>
  </w:num>
  <w:num w:numId="15">
    <w:abstractNumId w:val="19"/>
  </w:num>
  <w:num w:numId="16">
    <w:abstractNumId w:val="14"/>
  </w:num>
  <w:num w:numId="17">
    <w:abstractNumId w:val="0"/>
  </w:num>
  <w:num w:numId="18">
    <w:abstractNumId w:val="27"/>
  </w:num>
  <w:num w:numId="19">
    <w:abstractNumId w:val="30"/>
  </w:num>
  <w:num w:numId="20">
    <w:abstractNumId w:val="6"/>
  </w:num>
  <w:num w:numId="21">
    <w:abstractNumId w:val="23"/>
  </w:num>
  <w:num w:numId="22">
    <w:abstractNumId w:val="11"/>
  </w:num>
  <w:num w:numId="23">
    <w:abstractNumId w:val="18"/>
  </w:num>
  <w:num w:numId="24">
    <w:abstractNumId w:val="21"/>
  </w:num>
  <w:num w:numId="25">
    <w:abstractNumId w:val="13"/>
  </w:num>
  <w:num w:numId="26">
    <w:abstractNumId w:val="29"/>
  </w:num>
  <w:num w:numId="27">
    <w:abstractNumId w:val="17"/>
  </w:num>
  <w:num w:numId="28">
    <w:abstractNumId w:val="1"/>
  </w:num>
  <w:num w:numId="29">
    <w:abstractNumId w:val="9"/>
  </w:num>
  <w:num w:numId="30">
    <w:abstractNumId w:val="16"/>
  </w:num>
  <w:num w:numId="31">
    <w:abstractNumId w:val="12"/>
  </w:num>
  <w:num w:numId="32">
    <w:abstractNumId w:val="15"/>
  </w:num>
  <w:num w:numId="33">
    <w:abstractNumId w:val="2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60B63"/>
    <w:rsid w:val="000614C2"/>
    <w:rsid w:val="000867DE"/>
    <w:rsid w:val="000B031E"/>
    <w:rsid w:val="000E15AF"/>
    <w:rsid w:val="000F3B1A"/>
    <w:rsid w:val="00113F35"/>
    <w:rsid w:val="001403E4"/>
    <w:rsid w:val="0014358D"/>
    <w:rsid w:val="001471EA"/>
    <w:rsid w:val="00150544"/>
    <w:rsid w:val="0015787C"/>
    <w:rsid w:val="00165788"/>
    <w:rsid w:val="001768DA"/>
    <w:rsid w:val="0018560E"/>
    <w:rsid w:val="001A45E0"/>
    <w:rsid w:val="001A7CA0"/>
    <w:rsid w:val="001D0122"/>
    <w:rsid w:val="001F341C"/>
    <w:rsid w:val="001F4B0C"/>
    <w:rsid w:val="002134AD"/>
    <w:rsid w:val="00216154"/>
    <w:rsid w:val="002201E3"/>
    <w:rsid w:val="00232C4D"/>
    <w:rsid w:val="00260ACE"/>
    <w:rsid w:val="00285501"/>
    <w:rsid w:val="00295171"/>
    <w:rsid w:val="002A1BCC"/>
    <w:rsid w:val="002A58AB"/>
    <w:rsid w:val="002B527F"/>
    <w:rsid w:val="002B5687"/>
    <w:rsid w:val="002C40DB"/>
    <w:rsid w:val="0030759F"/>
    <w:rsid w:val="00312A11"/>
    <w:rsid w:val="003226B5"/>
    <w:rsid w:val="00335174"/>
    <w:rsid w:val="0035183A"/>
    <w:rsid w:val="00356CEB"/>
    <w:rsid w:val="00382F38"/>
    <w:rsid w:val="003A2AC5"/>
    <w:rsid w:val="003A4332"/>
    <w:rsid w:val="003B30BC"/>
    <w:rsid w:val="003B7C20"/>
    <w:rsid w:val="003C0F4A"/>
    <w:rsid w:val="003C2D3A"/>
    <w:rsid w:val="003E254C"/>
    <w:rsid w:val="00411C7A"/>
    <w:rsid w:val="00427D8D"/>
    <w:rsid w:val="00430623"/>
    <w:rsid w:val="00436F22"/>
    <w:rsid w:val="00445C4B"/>
    <w:rsid w:val="00446ED2"/>
    <w:rsid w:val="00447DD7"/>
    <w:rsid w:val="00455396"/>
    <w:rsid w:val="00470B18"/>
    <w:rsid w:val="0047554E"/>
    <w:rsid w:val="00497BC7"/>
    <w:rsid w:val="004C043A"/>
    <w:rsid w:val="004C5BC8"/>
    <w:rsid w:val="004D71CA"/>
    <w:rsid w:val="004E21F3"/>
    <w:rsid w:val="004F21E0"/>
    <w:rsid w:val="004F353B"/>
    <w:rsid w:val="00504F68"/>
    <w:rsid w:val="00507736"/>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D28C4"/>
    <w:rsid w:val="006D6401"/>
    <w:rsid w:val="006D6FD2"/>
    <w:rsid w:val="006E2F84"/>
    <w:rsid w:val="006F19A1"/>
    <w:rsid w:val="00726050"/>
    <w:rsid w:val="0074239D"/>
    <w:rsid w:val="00764F63"/>
    <w:rsid w:val="007706DB"/>
    <w:rsid w:val="00780170"/>
    <w:rsid w:val="007C7AE9"/>
    <w:rsid w:val="007E2C87"/>
    <w:rsid w:val="00801C8B"/>
    <w:rsid w:val="00806A98"/>
    <w:rsid w:val="00823083"/>
    <w:rsid w:val="008431FE"/>
    <w:rsid w:val="008432E8"/>
    <w:rsid w:val="0085733F"/>
    <w:rsid w:val="008637FB"/>
    <w:rsid w:val="00884AAC"/>
    <w:rsid w:val="00884C5E"/>
    <w:rsid w:val="00890E89"/>
    <w:rsid w:val="008978B2"/>
    <w:rsid w:val="008A7505"/>
    <w:rsid w:val="008B7296"/>
    <w:rsid w:val="008C15E6"/>
    <w:rsid w:val="008E20FE"/>
    <w:rsid w:val="0092742D"/>
    <w:rsid w:val="009319CC"/>
    <w:rsid w:val="009322A4"/>
    <w:rsid w:val="009367C8"/>
    <w:rsid w:val="009426BB"/>
    <w:rsid w:val="00942E94"/>
    <w:rsid w:val="00954DBC"/>
    <w:rsid w:val="009573CC"/>
    <w:rsid w:val="009A0CE7"/>
    <w:rsid w:val="009A20AC"/>
    <w:rsid w:val="009A586A"/>
    <w:rsid w:val="00A0112F"/>
    <w:rsid w:val="00A10CBE"/>
    <w:rsid w:val="00A137A6"/>
    <w:rsid w:val="00A16277"/>
    <w:rsid w:val="00A16DDC"/>
    <w:rsid w:val="00A564F5"/>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31BE"/>
    <w:rsid w:val="00BC6104"/>
    <w:rsid w:val="00BE067A"/>
    <w:rsid w:val="00BF51D2"/>
    <w:rsid w:val="00C110B3"/>
    <w:rsid w:val="00C3789F"/>
    <w:rsid w:val="00C644FA"/>
    <w:rsid w:val="00C66B23"/>
    <w:rsid w:val="00C73752"/>
    <w:rsid w:val="00C903B4"/>
    <w:rsid w:val="00C90FB7"/>
    <w:rsid w:val="00CA20A7"/>
    <w:rsid w:val="00CE6441"/>
    <w:rsid w:val="00CE6E6F"/>
    <w:rsid w:val="00D0320D"/>
    <w:rsid w:val="00D73AC4"/>
    <w:rsid w:val="00D94A26"/>
    <w:rsid w:val="00DA1EB6"/>
    <w:rsid w:val="00DB02D1"/>
    <w:rsid w:val="00DC688E"/>
    <w:rsid w:val="00DD02BD"/>
    <w:rsid w:val="00DE1A56"/>
    <w:rsid w:val="00DF7DB9"/>
    <w:rsid w:val="00E1402F"/>
    <w:rsid w:val="00E31EA0"/>
    <w:rsid w:val="00E36E87"/>
    <w:rsid w:val="00E4402B"/>
    <w:rsid w:val="00E47557"/>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12C2C"/>
    <w:rsid w:val="00F25426"/>
    <w:rsid w:val="00F254DA"/>
    <w:rsid w:val="00F300A9"/>
    <w:rsid w:val="00F41E99"/>
    <w:rsid w:val="00F53DE0"/>
    <w:rsid w:val="00F61B8B"/>
    <w:rsid w:val="00F82673"/>
    <w:rsid w:val="00F875E3"/>
    <w:rsid w:val="00F91FFA"/>
    <w:rsid w:val="00F92AFE"/>
    <w:rsid w:val="00FC2CCA"/>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s>
</file>

<file path=word/webSettings.xml><?xml version="1.0" encoding="utf-8"?>
<w:webSettings xmlns:r="http://schemas.openxmlformats.org/officeDocument/2006/relationships" xmlns:w="http://schemas.openxmlformats.org/wordprocessingml/2006/main">
  <w:divs>
    <w:div w:id="760176730">
      <w:marLeft w:val="0"/>
      <w:marRight w:val="0"/>
      <w:marTop w:val="0"/>
      <w:marBottom w:val="0"/>
      <w:divBdr>
        <w:top w:val="none" w:sz="0" w:space="0" w:color="auto"/>
        <w:left w:val="none" w:sz="0" w:space="0" w:color="auto"/>
        <w:bottom w:val="none" w:sz="0" w:space="0" w:color="auto"/>
        <w:right w:val="none" w:sz="0" w:space="0" w:color="auto"/>
      </w:divBdr>
    </w:div>
    <w:div w:id="760176731">
      <w:marLeft w:val="0"/>
      <w:marRight w:val="0"/>
      <w:marTop w:val="0"/>
      <w:marBottom w:val="0"/>
      <w:divBdr>
        <w:top w:val="none" w:sz="0" w:space="0" w:color="auto"/>
        <w:left w:val="none" w:sz="0" w:space="0" w:color="auto"/>
        <w:bottom w:val="none" w:sz="0" w:space="0" w:color="auto"/>
        <w:right w:val="none" w:sz="0" w:space="0" w:color="auto"/>
      </w:divBdr>
    </w:div>
    <w:div w:id="760176732">
      <w:marLeft w:val="0"/>
      <w:marRight w:val="0"/>
      <w:marTop w:val="0"/>
      <w:marBottom w:val="0"/>
      <w:divBdr>
        <w:top w:val="none" w:sz="0" w:space="0" w:color="auto"/>
        <w:left w:val="none" w:sz="0" w:space="0" w:color="auto"/>
        <w:bottom w:val="none" w:sz="0" w:space="0" w:color="auto"/>
        <w:right w:val="none" w:sz="0" w:space="0" w:color="auto"/>
      </w:divBdr>
    </w:div>
    <w:div w:id="760176733">
      <w:marLeft w:val="0"/>
      <w:marRight w:val="0"/>
      <w:marTop w:val="0"/>
      <w:marBottom w:val="0"/>
      <w:divBdr>
        <w:top w:val="none" w:sz="0" w:space="0" w:color="auto"/>
        <w:left w:val="none" w:sz="0" w:space="0" w:color="auto"/>
        <w:bottom w:val="none" w:sz="0" w:space="0" w:color="auto"/>
        <w:right w:val="none" w:sz="0" w:space="0" w:color="auto"/>
      </w:divBdr>
    </w:div>
    <w:div w:id="760176734">
      <w:marLeft w:val="0"/>
      <w:marRight w:val="0"/>
      <w:marTop w:val="0"/>
      <w:marBottom w:val="0"/>
      <w:divBdr>
        <w:top w:val="none" w:sz="0" w:space="0" w:color="auto"/>
        <w:left w:val="none" w:sz="0" w:space="0" w:color="auto"/>
        <w:bottom w:val="none" w:sz="0" w:space="0" w:color="auto"/>
        <w:right w:val="none" w:sz="0" w:space="0" w:color="auto"/>
      </w:divBdr>
    </w:div>
    <w:div w:id="7601767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3</Pages>
  <Words>188</Words>
  <Characters>1078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5</cp:revision>
  <dcterms:created xsi:type="dcterms:W3CDTF">2016-07-24T21:19:00Z</dcterms:created>
  <dcterms:modified xsi:type="dcterms:W3CDTF">2016-08-28T21:59:00Z</dcterms:modified>
</cp:coreProperties>
</file>